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</w:pPr>
      <w:r>
        <w:t>Week 0</w:t>
      </w:r>
      <w:r w:rsidR="0037724D">
        <w:t>3</w:t>
      </w:r>
      <w:r>
        <w:t xml:space="preserve">: </w:t>
      </w:r>
      <w:r w:rsidR="0037724D">
        <w:t>Linear Algebra</w:t>
      </w:r>
      <w:r>
        <w:t xml:space="preserve"> </w:t>
      </w:r>
    </w:p>
    <w:p w:rsidR="00B138BB" w:rsidRDefault="0037724D" w:rsidP="005B564C">
      <w:pPr>
        <w:pStyle w:val="ListNumber"/>
      </w:pPr>
      <w:r>
        <w:t xml:space="preserve">Review </w:t>
      </w:r>
      <w:r w:rsidRPr="0037724D">
        <w:rPr>
          <w:b/>
          <w:bCs/>
        </w:rPr>
        <w:t>Vectors</w:t>
      </w:r>
      <w:r w:rsidR="0095070E">
        <w:t xml:space="preserve"> on Khan Academy </w:t>
      </w:r>
      <w:r w:rsidR="005B564C">
        <w:t>video at</w:t>
      </w:r>
    </w:p>
    <w:p w:rsidR="0037724D" w:rsidRDefault="00F37F9F" w:rsidP="0037724D">
      <w:pPr>
        <w:pStyle w:val="ListNumber"/>
        <w:numPr>
          <w:ilvl w:val="0"/>
          <w:numId w:val="0"/>
        </w:numPr>
        <w:ind w:left="432"/>
      </w:pPr>
      <w:hyperlink r:id="rId7" w:anchor="alg-vector-basics" w:history="1">
        <w:r w:rsidR="0037724D" w:rsidRPr="00493FDF">
          <w:rPr>
            <w:rStyle w:val="Hyperlink"/>
          </w:rPr>
          <w:t>https://www.khanacademy.org/math/algebra-home/alg-vectors#alg-vector-basics</w:t>
        </w:r>
      </w:hyperlink>
    </w:p>
    <w:p w:rsidR="00E01EA3" w:rsidRDefault="00E01EA3" w:rsidP="005B564C">
      <w:pPr>
        <w:pStyle w:val="ListNumber"/>
        <w:numPr>
          <w:ilvl w:val="0"/>
          <w:numId w:val="0"/>
        </w:numPr>
        <w:ind w:left="432"/>
      </w:pPr>
    </w:p>
    <w:p w:rsidR="005B564C" w:rsidRDefault="0037724D" w:rsidP="005B564C">
      <w:pPr>
        <w:pStyle w:val="ListNumber"/>
      </w:pPr>
      <w:r>
        <w:t xml:space="preserve">Review </w:t>
      </w:r>
      <w:r w:rsidRPr="0037724D">
        <w:rPr>
          <w:b/>
          <w:bCs/>
        </w:rPr>
        <w:t>Matrices</w:t>
      </w:r>
      <w:r>
        <w:t xml:space="preserve"> on Khan Academy </w:t>
      </w:r>
      <w:r w:rsidR="008B0436">
        <w:t xml:space="preserve">at </w:t>
      </w:r>
      <w:r w:rsidR="0095070E">
        <w:t xml:space="preserve"> </w:t>
      </w:r>
    </w:p>
    <w:p w:rsidR="0037724D" w:rsidRDefault="00F37F9F" w:rsidP="0037724D">
      <w:pPr>
        <w:pStyle w:val="ListNumber"/>
        <w:numPr>
          <w:ilvl w:val="0"/>
          <w:numId w:val="0"/>
        </w:numPr>
        <w:ind w:left="432"/>
      </w:pPr>
      <w:hyperlink r:id="rId8" w:history="1">
        <w:r w:rsidR="0037724D" w:rsidRPr="00493FDF">
          <w:rPr>
            <w:rStyle w:val="Hyperlink"/>
          </w:rPr>
          <w:t>https://www.khanacademy.org/math/algebra-home/alg-matrices</w:t>
        </w:r>
      </w:hyperlink>
    </w:p>
    <w:p w:rsidR="000F694A" w:rsidRDefault="000F694A" w:rsidP="008B0436">
      <w:pPr>
        <w:pStyle w:val="ListNumber"/>
        <w:numPr>
          <w:ilvl w:val="0"/>
          <w:numId w:val="0"/>
        </w:numPr>
        <w:ind w:left="432"/>
      </w:pPr>
    </w:p>
    <w:p w:rsidR="000F694A" w:rsidRDefault="0037724D" w:rsidP="000F694A">
      <w:pPr>
        <w:pStyle w:val="ListNumber"/>
      </w:pPr>
      <w:r>
        <w:t xml:space="preserve">Review </w:t>
      </w:r>
      <w:r w:rsidRPr="0037724D">
        <w:rPr>
          <w:b/>
          <w:bCs/>
        </w:rPr>
        <w:t>Systems of Linear Equations</w:t>
      </w:r>
      <w:r>
        <w:t xml:space="preserve"> on Khan Academy at  </w:t>
      </w:r>
    </w:p>
    <w:p w:rsidR="0037724D" w:rsidRDefault="00F37F9F" w:rsidP="0037724D">
      <w:pPr>
        <w:pStyle w:val="ListNumber"/>
        <w:numPr>
          <w:ilvl w:val="0"/>
          <w:numId w:val="0"/>
        </w:numPr>
        <w:ind w:left="432"/>
      </w:pPr>
      <w:hyperlink r:id="rId9" w:anchor="alg-basics-intro-to-systems-of-equations" w:history="1">
        <w:r w:rsidR="0037724D" w:rsidRPr="00493FDF">
          <w:rPr>
            <w:rStyle w:val="Hyperlink"/>
          </w:rPr>
          <w:t>https://www.khanacademy.org/math/algebra-basics/alg-basics-systems-of-equations#alg-basics-intro-to-systems-of-equations</w:t>
        </w:r>
      </w:hyperlink>
    </w:p>
    <w:p w:rsidR="00B465AA" w:rsidRDefault="00B465AA" w:rsidP="000F694A">
      <w:pPr>
        <w:pStyle w:val="ListNumber"/>
        <w:numPr>
          <w:ilvl w:val="0"/>
          <w:numId w:val="0"/>
        </w:numPr>
        <w:ind w:left="432"/>
      </w:pPr>
    </w:p>
    <w:p w:rsidR="00AE4F7D" w:rsidRDefault="00AE4F7D" w:rsidP="00AE4F7D">
      <w:pPr>
        <w:pStyle w:val="ListNumber"/>
      </w:pPr>
      <w:r>
        <w:t xml:space="preserve">Watch the following MATALB online tutorial videos on </w:t>
      </w:r>
      <w:r w:rsidRPr="003402C3">
        <w:rPr>
          <w:b/>
          <w:bCs/>
        </w:rPr>
        <w:t>Matrices</w:t>
      </w:r>
      <w:r>
        <w:t xml:space="preserve"> at  </w:t>
      </w:r>
    </w:p>
    <w:p w:rsidR="00AE4F7D" w:rsidRDefault="00F37F9F" w:rsidP="00AE4F7D">
      <w:pPr>
        <w:pStyle w:val="ListNumber"/>
        <w:numPr>
          <w:ilvl w:val="0"/>
          <w:numId w:val="17"/>
        </w:numPr>
      </w:pPr>
      <w:hyperlink r:id="rId10" w:history="1">
        <w:r w:rsidR="00AE4F7D" w:rsidRPr="00AE4F7D">
          <w:rPr>
            <w:rStyle w:val="Hyperlink"/>
          </w:rPr>
          <w:t>Video 4a</w:t>
        </w:r>
      </w:hyperlink>
      <w:r w:rsidR="00AE4F7D">
        <w:t xml:space="preserve">: Inputting Matrices and Extracting Elements 1 </w:t>
      </w:r>
      <w:hyperlink r:id="rId11" w:history="1">
        <w:r w:rsidR="00AE4F7D" w:rsidRPr="00493FDF">
          <w:rPr>
            <w:rStyle w:val="Hyperlink"/>
          </w:rPr>
          <w:t>https://youtu.be/A5uDP-7GUYU</w:t>
        </w:r>
      </w:hyperlink>
    </w:p>
    <w:p w:rsidR="00AE4F7D" w:rsidRDefault="00F37F9F" w:rsidP="00AE4F7D">
      <w:pPr>
        <w:pStyle w:val="ListNumber"/>
        <w:numPr>
          <w:ilvl w:val="0"/>
          <w:numId w:val="17"/>
        </w:numPr>
      </w:pPr>
      <w:hyperlink r:id="rId12" w:history="1">
        <w:r w:rsidR="00AE4F7D" w:rsidRPr="00AE4F7D">
          <w:rPr>
            <w:rStyle w:val="Hyperlink"/>
          </w:rPr>
          <w:t>Video 4b</w:t>
        </w:r>
      </w:hyperlink>
      <w:r w:rsidR="00AE4F7D">
        <w:t>: Inputting Matrices and Extracting Elements 2</w:t>
      </w:r>
    </w:p>
    <w:p w:rsidR="00AE4F7D" w:rsidRDefault="00D240BE" w:rsidP="00AE4F7D">
      <w:pPr>
        <w:pStyle w:val="ListNumber"/>
        <w:numPr>
          <w:ilvl w:val="0"/>
          <w:numId w:val="0"/>
        </w:numPr>
        <w:ind w:left="1152"/>
      </w:pPr>
      <w:hyperlink r:id="rId13" w:history="1">
        <w:r w:rsidRPr="002A33A0">
          <w:rPr>
            <w:rStyle w:val="Hyperlink"/>
          </w:rPr>
          <w:t>https://youtu.be/eJPm1VF1Oic</w:t>
        </w:r>
      </w:hyperlink>
    </w:p>
    <w:p w:rsidR="00AE4F7D" w:rsidRDefault="00F37F9F" w:rsidP="00AE4F7D">
      <w:pPr>
        <w:pStyle w:val="ListNumber"/>
        <w:numPr>
          <w:ilvl w:val="0"/>
          <w:numId w:val="17"/>
        </w:numPr>
      </w:pPr>
      <w:hyperlink r:id="rId14" w:history="1">
        <w:r w:rsidR="00AE4F7D" w:rsidRPr="00AE4F7D">
          <w:rPr>
            <w:rStyle w:val="Hyperlink"/>
          </w:rPr>
          <w:t>Video 4c</w:t>
        </w:r>
      </w:hyperlink>
      <w:r w:rsidR="00AE4F7D">
        <w:t>: Multiplying Matrices</w:t>
      </w:r>
    </w:p>
    <w:p w:rsidR="00AE4F7D" w:rsidRDefault="00F37F9F" w:rsidP="00AE4F7D">
      <w:pPr>
        <w:pStyle w:val="ListNumber"/>
        <w:numPr>
          <w:ilvl w:val="0"/>
          <w:numId w:val="0"/>
        </w:numPr>
        <w:ind w:left="1152"/>
      </w:pPr>
      <w:hyperlink r:id="rId15" w:history="1">
        <w:r w:rsidR="00AE4F7D" w:rsidRPr="00493FDF">
          <w:rPr>
            <w:rStyle w:val="Hyperlink"/>
          </w:rPr>
          <w:t>https://youtu.be/Tye64D-FlMs</w:t>
        </w:r>
      </w:hyperlink>
      <w:r w:rsidR="00AE4F7D">
        <w:t xml:space="preserve"> </w:t>
      </w:r>
    </w:p>
    <w:p w:rsidR="00AE4F7D" w:rsidRDefault="00F37F9F" w:rsidP="00AE4F7D">
      <w:pPr>
        <w:pStyle w:val="ListNumber"/>
        <w:numPr>
          <w:ilvl w:val="0"/>
          <w:numId w:val="17"/>
        </w:numPr>
      </w:pPr>
      <w:hyperlink r:id="rId16" w:history="1">
        <w:r w:rsidR="00AE4F7D" w:rsidRPr="00AE4F7D">
          <w:rPr>
            <w:rStyle w:val="Hyperlink"/>
          </w:rPr>
          <w:t>Video 4</w:t>
        </w:r>
        <w:r w:rsidR="00AE4F7D">
          <w:rPr>
            <w:rStyle w:val="Hyperlink"/>
          </w:rPr>
          <w:t>d</w:t>
        </w:r>
      </w:hyperlink>
      <w:r w:rsidR="00AE4F7D">
        <w:t>: Multiplying and Dividing Matrices Element-by-Element</w:t>
      </w:r>
    </w:p>
    <w:p w:rsidR="00AE4F7D" w:rsidRDefault="00F37F9F" w:rsidP="00AE4F7D">
      <w:pPr>
        <w:pStyle w:val="ListNumber"/>
        <w:numPr>
          <w:ilvl w:val="0"/>
          <w:numId w:val="0"/>
        </w:numPr>
        <w:ind w:left="1152"/>
      </w:pPr>
      <w:hyperlink r:id="rId17" w:history="1">
        <w:r w:rsidR="00AE4F7D" w:rsidRPr="00493FDF">
          <w:rPr>
            <w:rStyle w:val="Hyperlink"/>
          </w:rPr>
          <w:t>https://youtu.be/qfvd2cHaXQw</w:t>
        </w:r>
      </w:hyperlink>
      <w:r w:rsidR="00AE4F7D">
        <w:t xml:space="preserve"> </w:t>
      </w:r>
    </w:p>
    <w:p w:rsidR="00AE4F7D" w:rsidRDefault="00AE4F7D" w:rsidP="000F694A">
      <w:pPr>
        <w:pStyle w:val="ListNumber"/>
        <w:numPr>
          <w:ilvl w:val="0"/>
          <w:numId w:val="0"/>
        </w:numPr>
        <w:ind w:left="432"/>
      </w:pPr>
    </w:p>
    <w:p w:rsidR="00AE4F7D" w:rsidRDefault="00AE4F7D" w:rsidP="000F694A">
      <w:pPr>
        <w:pStyle w:val="ListNumber"/>
        <w:numPr>
          <w:ilvl w:val="0"/>
          <w:numId w:val="0"/>
        </w:numPr>
        <w:ind w:left="432"/>
      </w:pPr>
    </w:p>
    <w:p w:rsidR="00B465AA" w:rsidRDefault="00B465AA" w:rsidP="00B465AA">
      <w:pPr>
        <w:pStyle w:val="ListNumber"/>
      </w:pPr>
      <w:r>
        <w:lastRenderedPageBreak/>
        <w:t xml:space="preserve">Watch </w:t>
      </w:r>
      <w:hyperlink r:id="rId18" w:history="1">
        <w:r w:rsidR="00AE4F7D">
          <w:rPr>
            <w:rStyle w:val="Hyperlink"/>
          </w:rPr>
          <w:t>video 5</w:t>
        </w:r>
      </w:hyperlink>
      <w:r>
        <w:t xml:space="preserve">: MATALB online tutorial on </w:t>
      </w:r>
      <w:r w:rsidR="0037724D">
        <w:t xml:space="preserve">solving </w:t>
      </w:r>
      <w:r w:rsidR="0037724D" w:rsidRPr="003402C3">
        <w:rPr>
          <w:b/>
          <w:bCs/>
        </w:rPr>
        <w:t>systems of linear equations</w:t>
      </w:r>
      <w:r>
        <w:t xml:space="preserve"> at  </w:t>
      </w:r>
    </w:p>
    <w:p w:rsidR="00E01EA3" w:rsidRDefault="00F37F9F" w:rsidP="0037724D">
      <w:pPr>
        <w:pStyle w:val="ListNumber"/>
        <w:numPr>
          <w:ilvl w:val="0"/>
          <w:numId w:val="0"/>
        </w:numPr>
        <w:ind w:left="432"/>
      </w:pPr>
      <w:hyperlink r:id="rId19" w:history="1">
        <w:r w:rsidR="0037724D" w:rsidRPr="00493FDF">
          <w:rPr>
            <w:rStyle w:val="Hyperlink"/>
          </w:rPr>
          <w:t>https://youtu.be/pywm7Lb2pmc</w:t>
        </w:r>
      </w:hyperlink>
      <w:r w:rsidR="0037724D">
        <w:t xml:space="preserve"> </w:t>
      </w:r>
    </w:p>
    <w:p w:rsidR="00E01EA3" w:rsidRDefault="00E01EA3" w:rsidP="00E01EA3">
      <w:pPr>
        <w:pStyle w:val="ListNumber"/>
        <w:numPr>
          <w:ilvl w:val="0"/>
          <w:numId w:val="0"/>
        </w:numPr>
        <w:ind w:left="432" w:hanging="432"/>
      </w:pPr>
    </w:p>
    <w:p w:rsidR="00B138BB" w:rsidRDefault="00B138BB">
      <w:pPr>
        <w:pStyle w:val="Heading2"/>
      </w:pPr>
    </w:p>
    <w:sectPr w:rsidR="00B138B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37F9F" w:rsidRDefault="00F37F9F">
      <w:pPr>
        <w:spacing w:after="0" w:line="240" w:lineRule="auto"/>
      </w:pPr>
      <w:r>
        <w:separator/>
      </w:r>
    </w:p>
    <w:p w:rsidR="00F37F9F" w:rsidRDefault="00F37F9F"/>
    <w:p w:rsidR="00F37F9F" w:rsidRDefault="00F37F9F"/>
  </w:endnote>
  <w:endnote w:type="continuationSeparator" w:id="0">
    <w:p w:rsidR="00F37F9F" w:rsidRDefault="00F37F9F">
      <w:pPr>
        <w:spacing w:after="0" w:line="240" w:lineRule="auto"/>
      </w:pPr>
      <w:r>
        <w:continuationSeparator/>
      </w:r>
    </w:p>
    <w:p w:rsidR="00F37F9F" w:rsidRDefault="00F37F9F"/>
    <w:p w:rsidR="00F37F9F" w:rsidRDefault="00F37F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37F9F" w:rsidRDefault="00F37F9F">
      <w:pPr>
        <w:spacing w:after="0" w:line="240" w:lineRule="auto"/>
      </w:pPr>
      <w:r>
        <w:separator/>
      </w:r>
    </w:p>
    <w:p w:rsidR="00F37F9F" w:rsidRDefault="00F37F9F"/>
    <w:p w:rsidR="00F37F9F" w:rsidRDefault="00F37F9F"/>
  </w:footnote>
  <w:footnote w:type="continuationSeparator" w:id="0">
    <w:p w:rsidR="00F37F9F" w:rsidRDefault="00F37F9F">
      <w:pPr>
        <w:spacing w:after="0" w:line="240" w:lineRule="auto"/>
      </w:pPr>
      <w:r>
        <w:continuationSeparator/>
      </w:r>
    </w:p>
    <w:p w:rsidR="00F37F9F" w:rsidRDefault="00F37F9F"/>
    <w:p w:rsidR="00F37F9F" w:rsidRDefault="00F37F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21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EDAC76E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3402C3"/>
    <w:rsid w:val="0037724D"/>
    <w:rsid w:val="004B6848"/>
    <w:rsid w:val="005B564C"/>
    <w:rsid w:val="0078086E"/>
    <w:rsid w:val="008B0436"/>
    <w:rsid w:val="0095070E"/>
    <w:rsid w:val="00966AF3"/>
    <w:rsid w:val="009E1653"/>
    <w:rsid w:val="00AD57CC"/>
    <w:rsid w:val="00AE4F7D"/>
    <w:rsid w:val="00B138BB"/>
    <w:rsid w:val="00B465AA"/>
    <w:rsid w:val="00C16775"/>
    <w:rsid w:val="00CE4F9D"/>
    <w:rsid w:val="00D240BE"/>
    <w:rsid w:val="00E01EA3"/>
    <w:rsid w:val="00F3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1BFB3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algebra-home/alg-matrices" TargetMode="External"/><Relationship Id="rId13" Type="http://schemas.openxmlformats.org/officeDocument/2006/relationships/hyperlink" Target="https://youtu.be/eJPm1VF1Oic" TargetMode="External"/><Relationship Id="rId18" Type="http://schemas.openxmlformats.org/officeDocument/2006/relationships/hyperlink" Target="https://youtu.be/pywm7Lb2pm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www.khanacademy.org/math/algebra-home/alg-vectors" TargetMode="External"/><Relationship Id="rId12" Type="http://schemas.openxmlformats.org/officeDocument/2006/relationships/hyperlink" Target="https://youtu.be/eJPm1VF1Oic" TargetMode="External"/><Relationship Id="rId17" Type="http://schemas.openxmlformats.org/officeDocument/2006/relationships/hyperlink" Target="https://youtu.be/qfvd2cHaXQw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youtu.be/qfvd2cHaXQw" TargetMode="External"/><Relationship Id="rId20" Type="http://schemas.openxmlformats.org/officeDocument/2006/relationships/header" Target="header1.xml"/><Relationship Id="rId29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A5uDP-7GUYU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youtu.be/Tye64D-FlMs" TargetMode="External"/><Relationship Id="rId23" Type="http://schemas.openxmlformats.org/officeDocument/2006/relationships/footer" Target="footer2.xml"/><Relationship Id="rId28" Type="http://schemas.openxmlformats.org/officeDocument/2006/relationships/customXml" Target="../customXml/item1.xml"/><Relationship Id="rId10" Type="http://schemas.openxmlformats.org/officeDocument/2006/relationships/hyperlink" Target="https://youtu.be/A5uDP-7GUYU" TargetMode="External"/><Relationship Id="rId19" Type="http://schemas.openxmlformats.org/officeDocument/2006/relationships/hyperlink" Target="https://youtu.be/pywm7Lb2pm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basics/alg-basics-systems-of-equations" TargetMode="External"/><Relationship Id="rId14" Type="http://schemas.openxmlformats.org/officeDocument/2006/relationships/hyperlink" Target="https://youtu.be/Tye64D-FlMs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Relationship Id="rId30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DB44F78-9965-4423-963F-645154DD7A1B}"/>
</file>

<file path=customXml/itemProps2.xml><?xml version="1.0" encoding="utf-8"?>
<ds:datastoreItem xmlns:ds="http://schemas.openxmlformats.org/officeDocument/2006/customXml" ds:itemID="{FADF81D1-8664-4BC0-857D-D24EE331389B}"/>
</file>

<file path=customXml/itemProps3.xml><?xml version="1.0" encoding="utf-8"?>
<ds:datastoreItem xmlns:ds="http://schemas.openxmlformats.org/officeDocument/2006/customXml" ds:itemID="{2D26055E-2313-4287-BA01-4791C058ECF4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100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7</cp:revision>
  <dcterms:created xsi:type="dcterms:W3CDTF">2020-07-17T22:54:00Z</dcterms:created>
  <dcterms:modified xsi:type="dcterms:W3CDTF">2020-08-05T22:29:00Z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